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9A593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53F1EDBE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Newcastle-upon- Tyne. Butcher.</w:t>
      </w:r>
    </w:p>
    <w:p w14:paraId="033A651F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461A98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772C3D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 xml:space="preserve">Elias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Holcote</w:t>
      </w:r>
      <w:proofErr w:type="spellEnd"/>
      <w:r>
        <w:rPr>
          <w:rFonts w:ascii="Times New Roman" w:hAnsi="Times New Roman" w:cs="Times New Roman"/>
          <w:sz w:val="24"/>
          <w:szCs w:val="24"/>
        </w:rPr>
        <w:t>, Warden of Merton College(q.v.), brought a plaint of debt</w:t>
      </w:r>
    </w:p>
    <w:p w14:paraId="24E8E3AC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 Chambre(q.v.),</w:t>
      </w:r>
    </w:p>
    <w:p w14:paraId="15730A37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all of Newcastle.</w:t>
      </w:r>
    </w:p>
    <w:p w14:paraId="795B9374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934C12D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E3B4E4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9F44A0" w14:textId="77777777" w:rsidR="0087618B" w:rsidRDefault="0087618B" w:rsidP="00876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2022</w:t>
      </w:r>
    </w:p>
    <w:p w14:paraId="53A031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1F85D" w14:textId="77777777" w:rsidR="0087618B" w:rsidRDefault="0087618B" w:rsidP="009139A6">
      <w:r>
        <w:separator/>
      </w:r>
    </w:p>
  </w:endnote>
  <w:endnote w:type="continuationSeparator" w:id="0">
    <w:p w14:paraId="1C5AA2AA" w14:textId="77777777" w:rsidR="0087618B" w:rsidRDefault="008761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8F6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C0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7F1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2AAA9" w14:textId="77777777" w:rsidR="0087618B" w:rsidRDefault="0087618B" w:rsidP="009139A6">
      <w:r>
        <w:separator/>
      </w:r>
    </w:p>
  </w:footnote>
  <w:footnote w:type="continuationSeparator" w:id="0">
    <w:p w14:paraId="2A012C4D" w14:textId="77777777" w:rsidR="0087618B" w:rsidRDefault="008761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CFB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710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BC8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18B"/>
    <w:rsid w:val="000666E0"/>
    <w:rsid w:val="002510B7"/>
    <w:rsid w:val="005C130B"/>
    <w:rsid w:val="00826F5C"/>
    <w:rsid w:val="0087618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DCB3A"/>
  <w15:chartTrackingRefBased/>
  <w15:docId w15:val="{D3D3B108-A882-4283-A317-88322BD3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61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2022-05-20T20:27:00Z</dcterms:created>
  <dcterms:modified xsi:type="dcterms:W3CDTF">2022-05-20T20:27:00Z</dcterms:modified>
</cp:coreProperties>
</file>